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D0" w:rsidRPr="003123A8" w:rsidRDefault="00F333D0" w:rsidP="003123A8">
      <w:pPr>
        <w:pStyle w:val="BodyText"/>
        <w:jc w:val="both"/>
      </w:pP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  <w:t>ПРОЕКТ</w:t>
      </w:r>
    </w:p>
    <w:p w:rsidR="00F333D0" w:rsidRPr="003123A8" w:rsidRDefault="00F333D0" w:rsidP="003123A8">
      <w:pPr>
        <w:pStyle w:val="Heading4"/>
        <w:jc w:val="center"/>
      </w:pPr>
      <w:r w:rsidRPr="003123A8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30446626" r:id="rId6"/>
        </w:object>
      </w:r>
    </w:p>
    <w:p w:rsidR="00F333D0" w:rsidRPr="003123A8" w:rsidRDefault="00F333D0" w:rsidP="003123A8">
      <w:pPr>
        <w:pStyle w:val="Heading2"/>
        <w:rPr>
          <w:lang w:val="uk-UA"/>
        </w:rPr>
      </w:pPr>
      <w:r w:rsidRPr="003123A8">
        <w:rPr>
          <w:lang w:val="uk-UA"/>
        </w:rPr>
        <w:t>УКРАЇНА</w:t>
      </w:r>
    </w:p>
    <w:p w:rsidR="00F333D0" w:rsidRPr="003123A8" w:rsidRDefault="00F333D0" w:rsidP="003123A8">
      <w:pPr>
        <w:pStyle w:val="Heading3"/>
        <w:rPr>
          <w:b/>
          <w:bCs/>
        </w:rPr>
      </w:pPr>
      <w:r w:rsidRPr="003123A8">
        <w:rPr>
          <w:b/>
          <w:bCs/>
        </w:rPr>
        <w:t>Пологівська районна рада</w:t>
      </w:r>
    </w:p>
    <w:p w:rsidR="00F333D0" w:rsidRPr="003123A8" w:rsidRDefault="00F333D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F333D0" w:rsidRPr="003123A8" w:rsidRDefault="00F333D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F333D0" w:rsidRPr="003123A8" w:rsidRDefault="00F333D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дев’ята</w:t>
      </w:r>
      <w:r w:rsidRPr="003123A8">
        <w:rPr>
          <w:b/>
          <w:i/>
          <w:sz w:val="28"/>
          <w:lang w:val="uk-UA"/>
        </w:rPr>
        <w:t xml:space="preserve"> </w:t>
      </w:r>
      <w:r w:rsidRPr="003123A8">
        <w:rPr>
          <w:b/>
          <w:bCs/>
          <w:i/>
          <w:iCs/>
          <w:sz w:val="28"/>
          <w:szCs w:val="28"/>
          <w:lang w:val="uk-UA"/>
        </w:rPr>
        <w:t>сесія</w:t>
      </w:r>
    </w:p>
    <w:p w:rsidR="00F333D0" w:rsidRPr="003123A8" w:rsidRDefault="00F333D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F333D0" w:rsidRPr="003123A8" w:rsidRDefault="00F333D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F333D0" w:rsidRPr="003123A8" w:rsidRDefault="00F333D0" w:rsidP="003123A8">
      <w:pPr>
        <w:jc w:val="both"/>
        <w:rPr>
          <w:sz w:val="28"/>
          <w:szCs w:val="28"/>
          <w:lang w:val="uk-UA"/>
        </w:rPr>
      </w:pPr>
      <w:r w:rsidRPr="003123A8">
        <w:rPr>
          <w:b/>
          <w:bCs/>
          <w:sz w:val="28"/>
          <w:szCs w:val="28"/>
          <w:lang w:val="uk-UA"/>
        </w:rPr>
        <w:t>_______________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3123A8">
        <w:rPr>
          <w:b/>
          <w:bCs/>
          <w:sz w:val="28"/>
          <w:szCs w:val="28"/>
          <w:lang w:val="uk-UA"/>
        </w:rPr>
        <w:t xml:space="preserve"> 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№_____</w:t>
      </w:r>
    </w:p>
    <w:p w:rsidR="00F333D0" w:rsidRPr="003123A8" w:rsidRDefault="00F333D0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F333D0" w:rsidRPr="003123A8" w:rsidRDefault="00F333D0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F333D0" w:rsidRDefault="00F333D0" w:rsidP="003123A8">
      <w:pPr>
        <w:shd w:val="clear" w:color="auto" w:fill="FFFFFF"/>
        <w:rPr>
          <w:spacing w:val="-3"/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>Про списання основних засобів</w:t>
      </w:r>
    </w:p>
    <w:p w:rsidR="00F333D0" w:rsidRPr="003123A8" w:rsidRDefault="00F333D0" w:rsidP="003123A8">
      <w:pPr>
        <w:shd w:val="clear" w:color="auto" w:fill="FFFFFF"/>
        <w:rPr>
          <w:spacing w:val="-3"/>
          <w:sz w:val="28"/>
          <w:szCs w:val="28"/>
          <w:lang w:val="uk-UA"/>
        </w:rPr>
      </w:pPr>
    </w:p>
    <w:p w:rsidR="00F333D0" w:rsidRDefault="00F333D0" w:rsidP="00985CFA">
      <w:pPr>
        <w:shd w:val="clear" w:color="auto" w:fill="FFFFFF"/>
        <w:spacing w:line="276" w:lineRule="auto"/>
        <w:ind w:firstLine="480"/>
        <w:jc w:val="both"/>
        <w:rPr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 xml:space="preserve">Відповідно до статей 43, 60 </w:t>
      </w:r>
      <w:r w:rsidRPr="003123A8">
        <w:rPr>
          <w:sz w:val="28"/>
          <w:szCs w:val="28"/>
          <w:lang w:val="uk-UA"/>
        </w:rPr>
        <w:t>Закону України «Про місцеве самоврядування в Україні», враховуючи клопотання відділу освіти, молоді та спорту Пологівської райдержадміністрації та рішень інвентаризаційної комісії навчальних  закладів, Пологівська районна рада Запорізької області вирішала:</w:t>
      </w:r>
    </w:p>
    <w:p w:rsidR="00F333D0" w:rsidRDefault="00F333D0" w:rsidP="00985CFA">
      <w:pPr>
        <w:shd w:val="clear" w:color="auto" w:fill="FFFFFF"/>
        <w:spacing w:line="276" w:lineRule="auto"/>
        <w:ind w:firstLine="480"/>
        <w:jc w:val="both"/>
        <w:rPr>
          <w:sz w:val="28"/>
          <w:szCs w:val="28"/>
          <w:lang w:val="uk-UA"/>
        </w:rPr>
      </w:pPr>
    </w:p>
    <w:p w:rsidR="00F333D0" w:rsidRDefault="00F333D0" w:rsidP="00985CFA">
      <w:pPr>
        <w:shd w:val="clear" w:color="auto" w:fill="FFFFFF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Pr="003123A8">
        <w:rPr>
          <w:sz w:val="28"/>
          <w:szCs w:val="28"/>
          <w:lang w:val="uk-UA"/>
        </w:rPr>
        <w:t>Надати до</w:t>
      </w:r>
      <w:r>
        <w:rPr>
          <w:sz w:val="28"/>
          <w:szCs w:val="28"/>
          <w:lang w:val="uk-UA"/>
        </w:rPr>
        <w:t>звіл на</w:t>
      </w:r>
      <w:r w:rsidRPr="003123A8">
        <w:rPr>
          <w:sz w:val="28"/>
          <w:szCs w:val="28"/>
          <w:lang w:val="uk-UA"/>
        </w:rPr>
        <w:t xml:space="preserve"> списання основних засобів</w:t>
      </w:r>
      <w:r w:rsidRPr="003123A8">
        <w:rPr>
          <w:sz w:val="28"/>
          <w:szCs w:val="28"/>
          <w:shd w:val="clear" w:color="auto" w:fill="FFFFFF"/>
          <w:lang w:val="uk-UA"/>
        </w:rPr>
        <w:t xml:space="preserve">, що належать до спільної власності територіальних громад сіл та міста Пологівського району, </w:t>
      </w:r>
      <w:r>
        <w:rPr>
          <w:sz w:val="28"/>
          <w:szCs w:val="28"/>
          <w:shd w:val="clear" w:color="auto" w:fill="FFFFFF"/>
          <w:lang w:val="uk-UA"/>
        </w:rPr>
        <w:t xml:space="preserve">а саме тих, </w:t>
      </w:r>
      <w:r w:rsidRPr="003123A8">
        <w:rPr>
          <w:sz w:val="28"/>
          <w:szCs w:val="28"/>
          <w:lang w:val="uk-UA"/>
        </w:rPr>
        <w:t>які фізично зношені, застарілі</w:t>
      </w:r>
      <w:r>
        <w:rPr>
          <w:sz w:val="28"/>
          <w:szCs w:val="28"/>
          <w:lang w:val="uk-UA"/>
        </w:rPr>
        <w:t>,</w:t>
      </w:r>
      <w:r w:rsidRPr="003123A8">
        <w:rPr>
          <w:sz w:val="28"/>
          <w:szCs w:val="28"/>
          <w:lang w:val="uk-UA"/>
        </w:rPr>
        <w:t xml:space="preserve"> </w:t>
      </w:r>
      <w:r w:rsidRPr="00230537">
        <w:rPr>
          <w:sz w:val="28"/>
          <w:szCs w:val="28"/>
          <w:lang w:val="uk-UA"/>
        </w:rPr>
        <w:t>є непридатними для використання і становлять загрозу життю та здоров’ю учасників навчально-виховного процесу</w:t>
      </w:r>
      <w:r>
        <w:rPr>
          <w:sz w:val="28"/>
          <w:szCs w:val="28"/>
          <w:lang w:val="uk-UA"/>
        </w:rPr>
        <w:t xml:space="preserve">, ремонт яких є недоцільним </w:t>
      </w:r>
      <w:r w:rsidRPr="00985CFA">
        <w:rPr>
          <w:sz w:val="28"/>
          <w:szCs w:val="28"/>
          <w:lang w:val="uk-UA"/>
        </w:rPr>
        <w:t>Семенівській загальноосвітній школі І-ІІІ ступенів Пологівської районної ради Запорізької області:</w:t>
      </w:r>
    </w:p>
    <w:p w:rsidR="00F333D0" w:rsidRPr="00985CFA" w:rsidRDefault="00F333D0" w:rsidP="00985CFA">
      <w:pPr>
        <w:shd w:val="clear" w:color="auto" w:fill="FFFFFF"/>
        <w:spacing w:line="276" w:lineRule="auto"/>
        <w:jc w:val="both"/>
        <w:rPr>
          <w:sz w:val="28"/>
          <w:szCs w:val="28"/>
          <w:lang w:val="uk-UA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"/>
        <w:gridCol w:w="1793"/>
        <w:gridCol w:w="1843"/>
        <w:gridCol w:w="1701"/>
        <w:gridCol w:w="1779"/>
        <w:gridCol w:w="1276"/>
        <w:gridCol w:w="850"/>
      </w:tblGrid>
      <w:tr w:rsidR="00F333D0" w:rsidRPr="003123A8" w:rsidTr="00230537">
        <w:trPr>
          <w:trHeight w:hRule="exact" w:val="384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Рік введення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F333D0" w:rsidRPr="003123A8" w:rsidTr="00230537">
        <w:trPr>
          <w:trHeight w:hRule="exact" w:val="610"/>
        </w:trPr>
        <w:tc>
          <w:tcPr>
            <w:tcW w:w="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7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333D0" w:rsidRPr="003123A8" w:rsidTr="00230537">
        <w:trPr>
          <w:trHeight w:hRule="exact" w:val="766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пришкільний інтернат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pacing w:val="-8"/>
                <w:sz w:val="28"/>
                <w:szCs w:val="28"/>
                <w:lang w:val="uk-UA"/>
              </w:rPr>
              <w:t>10320001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30823</w:t>
            </w:r>
            <w:r w:rsidRPr="003123A8">
              <w:rPr>
                <w:sz w:val="28"/>
                <w:szCs w:val="28"/>
                <w:lang w:val="uk-UA"/>
              </w:rPr>
              <w:t>,00 грн.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100%</w:t>
            </w:r>
          </w:p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pacing w:val="-11"/>
                <w:sz w:val="28"/>
                <w:szCs w:val="28"/>
                <w:lang w:val="uk-UA"/>
              </w:rPr>
            </w:pPr>
          </w:p>
          <w:p w:rsidR="00F333D0" w:rsidRPr="003123A8" w:rsidRDefault="00F333D0" w:rsidP="00985C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3123A8">
              <w:rPr>
                <w:spacing w:val="-11"/>
                <w:sz w:val="28"/>
                <w:szCs w:val="28"/>
                <w:lang w:val="uk-UA"/>
              </w:rPr>
              <w:t>.</w:t>
            </w:r>
          </w:p>
        </w:tc>
      </w:tr>
    </w:tbl>
    <w:p w:rsidR="00F333D0" w:rsidRPr="00230537" w:rsidRDefault="00F333D0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</w:p>
    <w:p w:rsidR="00F333D0" w:rsidRDefault="00F333D0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          2. Керівник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навчальн</w:t>
      </w:r>
      <w:r>
        <w:rPr>
          <w:sz w:val="28"/>
          <w:szCs w:val="28"/>
          <w:lang w:val="uk-UA"/>
        </w:rPr>
        <w:t>ого</w:t>
      </w:r>
      <w:r w:rsidRPr="003123A8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списання основних засобів провести відповідно до вимог чинного законодавства.</w:t>
      </w:r>
    </w:p>
    <w:p w:rsidR="00F333D0" w:rsidRPr="003123A8" w:rsidRDefault="00F333D0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</w:p>
    <w:p w:rsidR="00F333D0" w:rsidRPr="004669DC" w:rsidRDefault="00F333D0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          3. Керівник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навчальн</w:t>
      </w:r>
      <w:r>
        <w:rPr>
          <w:sz w:val="28"/>
          <w:szCs w:val="28"/>
          <w:lang w:val="uk-UA"/>
        </w:rPr>
        <w:t>ого</w:t>
      </w:r>
      <w:r w:rsidRPr="003123A8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3123A8">
        <w:rPr>
          <w:sz w:val="28"/>
          <w:szCs w:val="28"/>
          <w:lang w:val="uk-UA"/>
        </w:rPr>
        <w:t xml:space="preserve"> поставити на облік матеріальні </w:t>
      </w:r>
      <w:r w:rsidRPr="004669DC">
        <w:rPr>
          <w:sz w:val="28"/>
          <w:szCs w:val="28"/>
          <w:lang w:val="uk-UA"/>
        </w:rPr>
        <w:t>цінності, які будуть отримані від списання.</w:t>
      </w:r>
    </w:p>
    <w:p w:rsidR="00F333D0" w:rsidRPr="004669DC" w:rsidRDefault="00F333D0" w:rsidP="00985CFA">
      <w:pPr>
        <w:shd w:val="clear" w:color="auto" w:fill="FFFFFF"/>
        <w:tabs>
          <w:tab w:val="left" w:pos="1498"/>
        </w:tabs>
        <w:spacing w:line="276" w:lineRule="auto"/>
        <w:jc w:val="both"/>
        <w:rPr>
          <w:sz w:val="28"/>
          <w:szCs w:val="28"/>
          <w:lang w:val="uk-UA"/>
        </w:rPr>
      </w:pPr>
    </w:p>
    <w:p w:rsidR="00F333D0" w:rsidRPr="004669DC" w:rsidRDefault="00F333D0" w:rsidP="00985CFA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4669DC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F333D0" w:rsidRPr="003123A8" w:rsidRDefault="00F333D0" w:rsidP="00985CFA">
      <w:pPr>
        <w:pStyle w:val="BodyText"/>
        <w:spacing w:line="276" w:lineRule="auto"/>
        <w:ind w:firstLine="708"/>
        <w:jc w:val="both"/>
      </w:pPr>
    </w:p>
    <w:p w:rsidR="00F333D0" w:rsidRDefault="00F333D0" w:rsidP="00985CFA">
      <w:pPr>
        <w:spacing w:line="276" w:lineRule="auto"/>
        <w:jc w:val="both"/>
        <w:rPr>
          <w:sz w:val="28"/>
          <w:szCs w:val="28"/>
          <w:lang w:val="uk-UA"/>
        </w:rPr>
      </w:pPr>
    </w:p>
    <w:p w:rsidR="00F333D0" w:rsidRPr="003123A8" w:rsidRDefault="00F333D0" w:rsidP="00985CFA">
      <w:pPr>
        <w:spacing w:line="276" w:lineRule="auto"/>
        <w:jc w:val="both"/>
        <w:rPr>
          <w:sz w:val="28"/>
          <w:szCs w:val="28"/>
          <w:lang w:val="uk-UA"/>
        </w:rPr>
      </w:pPr>
    </w:p>
    <w:p w:rsidR="00F333D0" w:rsidRPr="003123A8" w:rsidRDefault="00F333D0" w:rsidP="00985CFA">
      <w:pPr>
        <w:spacing w:line="276" w:lineRule="auto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Голова ради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О.П.Покутній</w:t>
      </w:r>
    </w:p>
    <w:p w:rsidR="00F333D0" w:rsidRPr="003123A8" w:rsidRDefault="00F333D0" w:rsidP="00985CFA">
      <w:pPr>
        <w:spacing w:line="276" w:lineRule="auto"/>
        <w:rPr>
          <w:sz w:val="28"/>
          <w:szCs w:val="28"/>
          <w:lang w:val="uk-UA"/>
        </w:rPr>
      </w:pPr>
    </w:p>
    <w:p w:rsidR="00F333D0" w:rsidRPr="003123A8" w:rsidRDefault="00F333D0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Проект підготовлений </w:t>
      </w:r>
    </w:p>
    <w:p w:rsidR="00F333D0" w:rsidRPr="003123A8" w:rsidRDefault="00F333D0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відділом освіти, молоді та спорту</w:t>
      </w:r>
    </w:p>
    <w:p w:rsidR="00F333D0" w:rsidRPr="003123A8" w:rsidRDefault="00F333D0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райдержадміністрації </w:t>
      </w:r>
    </w:p>
    <w:p w:rsidR="00F333D0" w:rsidRDefault="00F333D0" w:rsidP="00985CFA">
      <w:pPr>
        <w:spacing w:line="276" w:lineRule="auto"/>
        <w:rPr>
          <w:sz w:val="28"/>
          <w:szCs w:val="28"/>
          <w:lang w:val="uk-UA"/>
        </w:rPr>
      </w:pPr>
    </w:p>
    <w:p w:rsidR="00F333D0" w:rsidRPr="003123A8" w:rsidRDefault="00F333D0" w:rsidP="00985CFA">
      <w:pPr>
        <w:spacing w:line="276" w:lineRule="auto"/>
        <w:rPr>
          <w:sz w:val="28"/>
          <w:szCs w:val="28"/>
          <w:lang w:val="uk-UA"/>
        </w:rPr>
      </w:pPr>
      <w:bookmarkStart w:id="0" w:name="_GoBack"/>
      <w:bookmarkEnd w:id="0"/>
    </w:p>
    <w:p w:rsidR="00F333D0" w:rsidRPr="003123A8" w:rsidRDefault="00F333D0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Начальник відділу освіти, </w:t>
      </w:r>
    </w:p>
    <w:p w:rsidR="00F333D0" w:rsidRDefault="00F333D0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молоді та спорту райдержадміністрації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 П.В.Капітонов</w:t>
      </w:r>
    </w:p>
    <w:p w:rsidR="00F333D0" w:rsidRPr="003123A8" w:rsidRDefault="00F333D0" w:rsidP="00985CFA">
      <w:pPr>
        <w:spacing w:line="276" w:lineRule="auto"/>
        <w:rPr>
          <w:sz w:val="28"/>
          <w:szCs w:val="28"/>
          <w:lang w:val="uk-UA"/>
        </w:rPr>
      </w:pPr>
    </w:p>
    <w:p w:rsidR="00F333D0" w:rsidRDefault="00F333D0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Аркуш погодження додається.</w:t>
      </w: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3123A8">
      <w:pPr>
        <w:rPr>
          <w:sz w:val="28"/>
          <w:szCs w:val="28"/>
          <w:lang w:val="uk-UA"/>
        </w:rPr>
      </w:pPr>
    </w:p>
    <w:p w:rsidR="00F333D0" w:rsidRDefault="00F333D0" w:rsidP="00D14F2E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:rsidR="00F333D0" w:rsidRDefault="00F333D0" w:rsidP="00D14F2E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:rsidR="00F333D0" w:rsidRDefault="00F333D0" w:rsidP="00D14F2E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:rsidR="00F333D0" w:rsidRDefault="00F333D0" w:rsidP="00D14F2E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  <w:lang w:val="uk-UA"/>
        </w:rPr>
      </w:pPr>
    </w:p>
    <w:p w:rsidR="00F333D0" w:rsidRPr="004C36FB" w:rsidRDefault="00F333D0" w:rsidP="00D14F2E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  <w:lang w:val="uk-UA"/>
        </w:rPr>
      </w:pPr>
      <w:r w:rsidRPr="004C36FB">
        <w:rPr>
          <w:b/>
          <w:sz w:val="28"/>
          <w:szCs w:val="28"/>
          <w:lang w:val="uk-UA"/>
        </w:rPr>
        <w:t>ПОЯСНЮВАЛЬНА ЗАПИСКА</w:t>
      </w:r>
    </w:p>
    <w:p w:rsidR="00F333D0" w:rsidRPr="004C36FB" w:rsidRDefault="00F333D0" w:rsidP="00D14F2E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  <w:lang w:val="uk-UA"/>
        </w:rPr>
      </w:pPr>
      <w:r w:rsidRPr="004C36FB">
        <w:rPr>
          <w:b/>
          <w:sz w:val="28"/>
          <w:szCs w:val="28"/>
          <w:lang w:val="uk-UA"/>
        </w:rPr>
        <w:t>до проекту рішення Пологівської районної ради</w:t>
      </w:r>
    </w:p>
    <w:p w:rsidR="00F333D0" w:rsidRPr="004C36FB" w:rsidRDefault="00F333D0" w:rsidP="00D14F2E">
      <w:pPr>
        <w:widowControl/>
        <w:shd w:val="clear" w:color="auto" w:fill="FFFFFF"/>
        <w:autoSpaceDE/>
        <w:autoSpaceDN/>
        <w:adjustRightInd/>
        <w:ind w:firstLine="709"/>
        <w:jc w:val="center"/>
        <w:rPr>
          <w:b/>
          <w:sz w:val="28"/>
          <w:szCs w:val="28"/>
          <w:lang w:val="uk-UA"/>
        </w:rPr>
      </w:pPr>
      <w:r w:rsidRPr="004C36FB">
        <w:rPr>
          <w:b/>
          <w:sz w:val="28"/>
          <w:szCs w:val="28"/>
          <w:lang w:val="uk-UA"/>
        </w:rPr>
        <w:t>Про списання основних засобів</w:t>
      </w:r>
    </w:p>
    <w:p w:rsidR="00F333D0" w:rsidRPr="00D14F2E" w:rsidRDefault="00F333D0" w:rsidP="00D14F2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F333D0" w:rsidRPr="00D14F2E" w:rsidRDefault="00F333D0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Проект розроблений відповідно до </w:t>
      </w:r>
      <w:r w:rsidRPr="00D14F2E">
        <w:rPr>
          <w:sz w:val="28"/>
          <w:szCs w:val="28"/>
          <w:shd w:val="clear" w:color="auto" w:fill="FFFFFF"/>
          <w:lang w:val="uk-UA"/>
        </w:rPr>
        <w:t>ст.ст. 43, 60 Закону України «Про місцеве самоврядування в Україні»,</w:t>
      </w:r>
      <w:r w:rsidRPr="00D14F2E">
        <w:rPr>
          <w:sz w:val="28"/>
          <w:szCs w:val="28"/>
          <w:lang w:val="uk-UA"/>
        </w:rPr>
        <w:t xml:space="preserve"> клопотання відділу освіти, молоді та спорту Пологівської райдержадміністрації та рішення інвентаризаційної комісії навчального закладу, враховуючи що майно яке рекомендується списанню фізично зношене, застаріле та проведення ремонту яких недоцільно. </w:t>
      </w:r>
    </w:p>
    <w:p w:rsidR="00F333D0" w:rsidRPr="00D14F2E" w:rsidRDefault="00F333D0" w:rsidP="00D14F2E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 xml:space="preserve">Потреба розробити проект про списання основних засобів </w:t>
      </w:r>
      <w:r>
        <w:rPr>
          <w:sz w:val="28"/>
          <w:szCs w:val="28"/>
          <w:lang w:val="uk-UA"/>
        </w:rPr>
        <w:t>Семенівської загальноосвітньої школи І-ІІІ ступенів</w:t>
      </w:r>
      <w:r w:rsidRPr="00D14F2E">
        <w:rPr>
          <w:sz w:val="28"/>
          <w:szCs w:val="28"/>
          <w:lang w:val="uk-UA"/>
        </w:rPr>
        <w:t xml:space="preserve"> Пологівської районної ради Запорізької області виникла в зв’язку з тим, </w:t>
      </w:r>
      <w:r>
        <w:rPr>
          <w:sz w:val="28"/>
          <w:szCs w:val="28"/>
          <w:lang w:val="uk-UA"/>
        </w:rPr>
        <w:t>що приміщення є непридатним</w:t>
      </w:r>
      <w:r w:rsidRPr="00D14F2E">
        <w:rPr>
          <w:sz w:val="28"/>
          <w:szCs w:val="28"/>
          <w:lang w:val="uk-UA"/>
        </w:rPr>
        <w:t xml:space="preserve"> для використання і станов</w:t>
      </w:r>
      <w:r>
        <w:rPr>
          <w:sz w:val="28"/>
          <w:szCs w:val="28"/>
          <w:lang w:val="uk-UA"/>
        </w:rPr>
        <w:t>ить</w:t>
      </w:r>
      <w:r w:rsidRPr="00D14F2E">
        <w:rPr>
          <w:sz w:val="28"/>
          <w:szCs w:val="28"/>
          <w:lang w:val="uk-UA"/>
        </w:rPr>
        <w:t xml:space="preserve"> загрозу життю та здоров’ю учасників навчаль</w:t>
      </w:r>
      <w:r>
        <w:rPr>
          <w:sz w:val="28"/>
          <w:szCs w:val="28"/>
          <w:lang w:val="uk-UA"/>
        </w:rPr>
        <w:t>но-виховного процесу, ремонт якого</w:t>
      </w:r>
      <w:r w:rsidRPr="00D14F2E">
        <w:rPr>
          <w:sz w:val="28"/>
          <w:szCs w:val="28"/>
          <w:lang w:val="uk-UA"/>
        </w:rPr>
        <w:t xml:space="preserve"> є недоцільним, яке було побудоване в 19</w:t>
      </w:r>
      <w:r>
        <w:rPr>
          <w:sz w:val="28"/>
          <w:szCs w:val="28"/>
          <w:lang w:val="uk-UA"/>
        </w:rPr>
        <w:t>12</w:t>
      </w:r>
      <w:r w:rsidRPr="00D14F2E">
        <w:rPr>
          <w:sz w:val="28"/>
          <w:szCs w:val="28"/>
          <w:lang w:val="uk-UA"/>
        </w:rPr>
        <w:t xml:space="preserve"> році. </w:t>
      </w:r>
      <w:r>
        <w:rPr>
          <w:sz w:val="28"/>
          <w:szCs w:val="28"/>
          <w:lang w:val="uk-UA"/>
        </w:rPr>
        <w:t xml:space="preserve">Будівля </w:t>
      </w:r>
      <w:r w:rsidRPr="00D14F2E">
        <w:rPr>
          <w:sz w:val="28"/>
          <w:szCs w:val="28"/>
          <w:lang w:val="uk-UA"/>
        </w:rPr>
        <w:t xml:space="preserve"> використовується як складське приміщення, навчально-виховний процес </w:t>
      </w:r>
      <w:r>
        <w:rPr>
          <w:sz w:val="28"/>
          <w:szCs w:val="28"/>
          <w:lang w:val="uk-UA"/>
        </w:rPr>
        <w:t>там</w:t>
      </w:r>
      <w:r w:rsidRPr="00D14F2E">
        <w:rPr>
          <w:sz w:val="28"/>
          <w:szCs w:val="28"/>
          <w:lang w:val="uk-UA"/>
        </w:rPr>
        <w:t xml:space="preserve"> не проходить. Будівля знаходиться в аварійному стані, ремонт економічно недоцільний, </w:t>
      </w:r>
    </w:p>
    <w:p w:rsidR="00F333D0" w:rsidRPr="00D14F2E" w:rsidRDefault="00F333D0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Мета даного проекту заощадження бюджетних коштів шляхом списання основних засобів. Матеріальні цінності які будуть отримані, будуть поставлені на облік та які будуть в подальшому використані або оприбутковані.      </w:t>
      </w:r>
    </w:p>
    <w:p w:rsidR="00F333D0" w:rsidRPr="00D14F2E" w:rsidRDefault="00F333D0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F333D0" w:rsidRPr="00D14F2E" w:rsidRDefault="00F333D0" w:rsidP="00D14F2E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F333D0" w:rsidRPr="00D14F2E" w:rsidRDefault="00F333D0" w:rsidP="00D14F2E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Начальник відділу освіти, </w:t>
      </w: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 w:rsidRPr="00D14F2E">
        <w:rPr>
          <w:sz w:val="28"/>
          <w:szCs w:val="28"/>
          <w:lang w:val="uk-UA"/>
        </w:rPr>
        <w:t xml:space="preserve">молоді та спорту </w:t>
      </w:r>
      <w:r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</w:r>
      <w:r w:rsidRPr="00D14F2E">
        <w:rPr>
          <w:sz w:val="28"/>
          <w:szCs w:val="28"/>
          <w:lang w:val="uk-UA"/>
        </w:rPr>
        <w:tab/>
        <w:t>П.В.Капітонов</w:t>
      </w: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Default="00F333D0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F333D0" w:rsidRPr="003123A8" w:rsidRDefault="00F333D0" w:rsidP="003123A8">
      <w:pPr>
        <w:rPr>
          <w:sz w:val="28"/>
          <w:szCs w:val="28"/>
          <w:lang w:val="uk-UA"/>
        </w:rPr>
      </w:pPr>
    </w:p>
    <w:sectPr w:rsidR="00F333D0" w:rsidRPr="003123A8" w:rsidSect="003123A8">
      <w:pgSz w:w="11906" w:h="16838"/>
      <w:pgMar w:top="993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B068A"/>
    <w:rsid w:val="000C0A23"/>
    <w:rsid w:val="0011165D"/>
    <w:rsid w:val="00190DA2"/>
    <w:rsid w:val="001A1559"/>
    <w:rsid w:val="001A6BBF"/>
    <w:rsid w:val="001A70FF"/>
    <w:rsid w:val="002136DD"/>
    <w:rsid w:val="00230537"/>
    <w:rsid w:val="00267B68"/>
    <w:rsid w:val="00275EAF"/>
    <w:rsid w:val="002C6B62"/>
    <w:rsid w:val="002D1BC1"/>
    <w:rsid w:val="002F19DE"/>
    <w:rsid w:val="003009A9"/>
    <w:rsid w:val="003123A8"/>
    <w:rsid w:val="003220CD"/>
    <w:rsid w:val="0032718A"/>
    <w:rsid w:val="0037702D"/>
    <w:rsid w:val="00386C25"/>
    <w:rsid w:val="004141BE"/>
    <w:rsid w:val="0042491F"/>
    <w:rsid w:val="004669DC"/>
    <w:rsid w:val="004A52EA"/>
    <w:rsid w:val="004A7E9D"/>
    <w:rsid w:val="004C36FB"/>
    <w:rsid w:val="004D0168"/>
    <w:rsid w:val="0058403F"/>
    <w:rsid w:val="005A59E2"/>
    <w:rsid w:val="005D3A7B"/>
    <w:rsid w:val="005D6467"/>
    <w:rsid w:val="00614E01"/>
    <w:rsid w:val="006B453B"/>
    <w:rsid w:val="0073799C"/>
    <w:rsid w:val="0075054B"/>
    <w:rsid w:val="008052B1"/>
    <w:rsid w:val="00842A5F"/>
    <w:rsid w:val="00857859"/>
    <w:rsid w:val="00870C51"/>
    <w:rsid w:val="008B0162"/>
    <w:rsid w:val="008F786E"/>
    <w:rsid w:val="00943A7E"/>
    <w:rsid w:val="00957211"/>
    <w:rsid w:val="0096363D"/>
    <w:rsid w:val="00985CFA"/>
    <w:rsid w:val="00991338"/>
    <w:rsid w:val="009A3CF2"/>
    <w:rsid w:val="009A44EF"/>
    <w:rsid w:val="009D305B"/>
    <w:rsid w:val="00A0557B"/>
    <w:rsid w:val="00B02CD3"/>
    <w:rsid w:val="00B16D37"/>
    <w:rsid w:val="00B23F0D"/>
    <w:rsid w:val="00B54EB3"/>
    <w:rsid w:val="00B570C2"/>
    <w:rsid w:val="00BF550B"/>
    <w:rsid w:val="00C02FAC"/>
    <w:rsid w:val="00C4491A"/>
    <w:rsid w:val="00C828F4"/>
    <w:rsid w:val="00C97DFC"/>
    <w:rsid w:val="00CB0DEF"/>
    <w:rsid w:val="00CB1E52"/>
    <w:rsid w:val="00CB529F"/>
    <w:rsid w:val="00CC7D49"/>
    <w:rsid w:val="00CE7BA8"/>
    <w:rsid w:val="00D07B97"/>
    <w:rsid w:val="00D10D19"/>
    <w:rsid w:val="00D14F2E"/>
    <w:rsid w:val="00DA1280"/>
    <w:rsid w:val="00DA4665"/>
    <w:rsid w:val="00E31674"/>
    <w:rsid w:val="00E50A86"/>
    <w:rsid w:val="00E758B2"/>
    <w:rsid w:val="00E97119"/>
    <w:rsid w:val="00EA688F"/>
    <w:rsid w:val="00EF5CEE"/>
    <w:rsid w:val="00F333D0"/>
    <w:rsid w:val="00F9239E"/>
    <w:rsid w:val="00FA285F"/>
    <w:rsid w:val="00FD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/>
      <w:sz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378</TotalTime>
  <Pages>3</Pages>
  <Words>454</Words>
  <Characters>2591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50</cp:revision>
  <cp:lastPrinted>2016-06-07T13:41:00Z</cp:lastPrinted>
  <dcterms:created xsi:type="dcterms:W3CDTF">2014-10-01T12:29:00Z</dcterms:created>
  <dcterms:modified xsi:type="dcterms:W3CDTF">2016-07-19T12:17:00Z</dcterms:modified>
</cp:coreProperties>
</file>